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54E3E" w:rsidRPr="00F54E3E" w:rsidTr="000A4F1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:</w:t>
            </w:r>
            <w:r>
              <w:t xml:space="preserve"> </w:t>
            </w:r>
            <w:proofErr w:type="spellStart"/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Υλικό</w:t>
            </w:r>
            <w:proofErr w:type="spellEnd"/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Νεοδύμιο</w:t>
            </w:r>
            <w:proofErr w:type="spellEnd"/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NdFeB</w:t>
            </w:r>
            <w:proofErr w:type="spellEnd"/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)</w:t>
            </w:r>
          </w:p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F54E3E" w:rsidRPr="00F54E3E" w:rsidTr="000A4F1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ΠΑΡΑΠΟΜΠΗ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(ε)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54E3E" w:rsidRPr="00F54E3E" w:rsidTr="000A4F13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F54E3E" w:rsidRPr="00F54E3E" w:rsidRDefault="00F54E3E" w:rsidP="00F54E3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54E3E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Υλικό: </w:t>
            </w:r>
            <w:proofErr w:type="spellStart"/>
            <w:r w:rsidRPr="00F54E3E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Νεοδύμιο</w:t>
            </w:r>
            <w:proofErr w:type="spellEnd"/>
            <w:r w:rsidRPr="00F54E3E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Pr="00F54E3E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NdFeB</w:t>
            </w:r>
            <w:proofErr w:type="spellEnd"/>
            <w:r w:rsidRPr="00F54E3E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), επιμεταλλωμένο με νικέλιο για προστασία κατά της διάβρωσης  </w:t>
            </w:r>
          </w:p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0E53E6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54E3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54E3E"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54E3E" w:rsidRDefault="00B43CAA" w:rsidP="00F54E3E"/>
    <w:sectPr w:rsidR="00B43CAA" w:rsidRPr="00F54E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E53E6"/>
    <w:rsid w:val="0080302B"/>
    <w:rsid w:val="00B43CAA"/>
    <w:rsid w:val="00D2557A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1608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D9AA87E</Template>
  <TotalTime>1</TotalTime>
  <Pages>1</Pages>
  <Words>42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2025-11-20T11:07:00Z</dcterms:created>
  <dcterms:modified xsi:type="dcterms:W3CDTF">2025-11-20T11:10:00Z</dcterms:modified>
</cp:coreProperties>
</file>